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4B4D" w:rsidRPr="00B54B4D" w:rsidRDefault="00B54B4D" w:rsidP="00B54B4D">
      <w:pPr>
        <w:spacing w:line="480" w:lineRule="auto"/>
        <w:ind w:firstLine="720"/>
        <w:jc w:val="center"/>
        <w:rPr>
          <w:b/>
          <w:sz w:val="28"/>
          <w:szCs w:val="28"/>
          <w:u w:val="single"/>
        </w:rPr>
      </w:pPr>
      <w:r w:rsidRPr="00B54B4D">
        <w:rPr>
          <w:b/>
          <w:sz w:val="28"/>
          <w:szCs w:val="28"/>
          <w:u w:val="single"/>
        </w:rPr>
        <w:t>My Name</w:t>
      </w:r>
    </w:p>
    <w:p w:rsidR="0020029E" w:rsidRDefault="0076303B" w:rsidP="0020029E">
      <w:pPr>
        <w:spacing w:line="480" w:lineRule="auto"/>
        <w:ind w:firstLine="720"/>
      </w:pPr>
      <w:r>
        <w:t>My name is Greek and Biblical. My name means victory of the people or power of the people. My name is funny and smart. My name also likes to hang with his friends and is not shy around people he doesn’t know. My name is neither tall nor short, but is mid-sized and chubby. My name is as sly as a fox and as cunning as a snake.</w:t>
      </w:r>
      <w:r w:rsidR="0020029E">
        <w:tab/>
      </w:r>
    </w:p>
    <w:p w:rsidR="0076303B" w:rsidRDefault="0076303B" w:rsidP="0020029E">
      <w:pPr>
        <w:spacing w:line="480" w:lineRule="auto"/>
        <w:ind w:firstLine="720"/>
      </w:pPr>
      <w:r>
        <w:t>My name can climb like a monkey and is as funny as a comedian.  My name likes to play soccer and basketball and other sports and activities. My name loves the number 25.</w:t>
      </w:r>
      <w:r w:rsidR="0020029E">
        <w:t xml:space="preserve"> My name likes to play videogames, read books, and cook. My name also likes to bake, play on computers, and have fun. My name is as smart as a wise old owl. My name can be as active as a dog or cheetah when it wants to.</w:t>
      </w:r>
    </w:p>
    <w:p w:rsidR="0020029E" w:rsidRDefault="0020029E" w:rsidP="0020029E">
      <w:pPr>
        <w:spacing w:line="480" w:lineRule="auto"/>
        <w:ind w:firstLine="720"/>
      </w:pPr>
      <w:r>
        <w:t>My name is purple, lime-green, and light blue. My name can be as loud as a dogs bark or as quiet as a mouse. My name is great in school and has computer smarts. My name laughs as much as a hyena and is as lazy as a sloth or koala or even a panda.</w:t>
      </w:r>
      <w:r w:rsidR="00B54B4D">
        <w:t xml:space="preserve"> My name loves his family and friends, technology, and even life. My name is easily distracted, trustworthy, stubborn, persistent, and persuasive.  </w:t>
      </w:r>
      <w:bookmarkStart w:id="0" w:name="_GoBack"/>
      <w:bookmarkEnd w:id="0"/>
    </w:p>
    <w:p w:rsidR="00B54B4D" w:rsidRDefault="00B54B4D" w:rsidP="0020029E">
      <w:pPr>
        <w:spacing w:line="480" w:lineRule="auto"/>
        <w:ind w:firstLine="720"/>
      </w:pPr>
      <w:r>
        <w:t>I like my name and think it sometimes fits me.</w:t>
      </w:r>
      <w:r w:rsidR="00097F3F">
        <w:t xml:space="preserve"> My name likes to be around other people and is fun to be around. My name is rare and unique. My name is as silver as a nickel. My name is great the way it is. I thank my family for giving me my name.</w:t>
      </w:r>
    </w:p>
    <w:p w:rsidR="00097F3F" w:rsidRDefault="00097F3F" w:rsidP="0020029E">
      <w:pPr>
        <w:spacing w:line="480" w:lineRule="auto"/>
        <w:ind w:firstLine="720"/>
      </w:pPr>
      <w:r>
        <w:t>My name is Nicholas.</w:t>
      </w:r>
    </w:p>
    <w:p w:rsidR="0020029E" w:rsidRDefault="0020029E" w:rsidP="0020029E">
      <w:pPr>
        <w:ind w:firstLine="720"/>
      </w:pPr>
    </w:p>
    <w:p w:rsidR="0020029E" w:rsidRDefault="0020029E"/>
    <w:sectPr w:rsidR="0020029E">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1556" w:rsidRDefault="00D31556" w:rsidP="00D31556">
      <w:pPr>
        <w:spacing w:after="0" w:line="240" w:lineRule="auto"/>
      </w:pPr>
      <w:r>
        <w:separator/>
      </w:r>
    </w:p>
  </w:endnote>
  <w:endnote w:type="continuationSeparator" w:id="0">
    <w:p w:rsidR="00D31556" w:rsidRDefault="00D31556" w:rsidP="00D315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00000000" w:usb2="00000000"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1556" w:rsidRDefault="00D31556" w:rsidP="00D31556">
      <w:pPr>
        <w:spacing w:after="0" w:line="240" w:lineRule="auto"/>
      </w:pPr>
      <w:r>
        <w:separator/>
      </w:r>
    </w:p>
  </w:footnote>
  <w:footnote w:type="continuationSeparator" w:id="0">
    <w:p w:rsidR="00D31556" w:rsidRDefault="00D31556" w:rsidP="00D3155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1556" w:rsidRDefault="00D31556">
    <w:pPr>
      <w:pStyle w:val="Header"/>
    </w:pPr>
    <w:r>
      <w:t>Nic Grube</w:t>
    </w:r>
  </w:p>
  <w:p w:rsidR="00D31556" w:rsidRDefault="00D31556">
    <w:pPr>
      <w:pStyle w:val="Header"/>
    </w:pPr>
    <w:r>
      <w:t>Honor’s English Pd. 6</w:t>
    </w:r>
  </w:p>
  <w:p w:rsidR="00D31556" w:rsidRDefault="00D3155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303B"/>
    <w:rsid w:val="00097F3F"/>
    <w:rsid w:val="00141381"/>
    <w:rsid w:val="0020029E"/>
    <w:rsid w:val="00501B9D"/>
    <w:rsid w:val="0076303B"/>
    <w:rsid w:val="00B54B4D"/>
    <w:rsid w:val="00D315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31556"/>
    <w:pPr>
      <w:tabs>
        <w:tab w:val="center" w:pos="4680"/>
        <w:tab w:val="right" w:pos="9360"/>
      </w:tabs>
      <w:spacing w:after="0" w:line="240" w:lineRule="auto"/>
    </w:pPr>
  </w:style>
  <w:style w:type="character" w:customStyle="1" w:styleId="HeaderChar">
    <w:name w:val="Header Char"/>
    <w:basedOn w:val="DefaultParagraphFont"/>
    <w:link w:val="Header"/>
    <w:uiPriority w:val="99"/>
    <w:rsid w:val="00D31556"/>
  </w:style>
  <w:style w:type="paragraph" w:styleId="Footer">
    <w:name w:val="footer"/>
    <w:basedOn w:val="Normal"/>
    <w:link w:val="FooterChar"/>
    <w:uiPriority w:val="99"/>
    <w:unhideWhenUsed/>
    <w:rsid w:val="00D31556"/>
    <w:pPr>
      <w:tabs>
        <w:tab w:val="center" w:pos="4680"/>
        <w:tab w:val="right" w:pos="9360"/>
      </w:tabs>
      <w:spacing w:after="0" w:line="240" w:lineRule="auto"/>
    </w:pPr>
  </w:style>
  <w:style w:type="character" w:customStyle="1" w:styleId="FooterChar">
    <w:name w:val="Footer Char"/>
    <w:basedOn w:val="DefaultParagraphFont"/>
    <w:link w:val="Footer"/>
    <w:uiPriority w:val="99"/>
    <w:rsid w:val="00D31556"/>
  </w:style>
  <w:style w:type="paragraph" w:styleId="BalloonText">
    <w:name w:val="Balloon Text"/>
    <w:basedOn w:val="Normal"/>
    <w:link w:val="BalloonTextChar"/>
    <w:uiPriority w:val="99"/>
    <w:semiHidden/>
    <w:unhideWhenUsed/>
    <w:rsid w:val="00D3155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3155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31556"/>
    <w:pPr>
      <w:tabs>
        <w:tab w:val="center" w:pos="4680"/>
        <w:tab w:val="right" w:pos="9360"/>
      </w:tabs>
      <w:spacing w:after="0" w:line="240" w:lineRule="auto"/>
    </w:pPr>
  </w:style>
  <w:style w:type="character" w:customStyle="1" w:styleId="HeaderChar">
    <w:name w:val="Header Char"/>
    <w:basedOn w:val="DefaultParagraphFont"/>
    <w:link w:val="Header"/>
    <w:uiPriority w:val="99"/>
    <w:rsid w:val="00D31556"/>
  </w:style>
  <w:style w:type="paragraph" w:styleId="Footer">
    <w:name w:val="footer"/>
    <w:basedOn w:val="Normal"/>
    <w:link w:val="FooterChar"/>
    <w:uiPriority w:val="99"/>
    <w:unhideWhenUsed/>
    <w:rsid w:val="00D31556"/>
    <w:pPr>
      <w:tabs>
        <w:tab w:val="center" w:pos="4680"/>
        <w:tab w:val="right" w:pos="9360"/>
      </w:tabs>
      <w:spacing w:after="0" w:line="240" w:lineRule="auto"/>
    </w:pPr>
  </w:style>
  <w:style w:type="character" w:customStyle="1" w:styleId="FooterChar">
    <w:name w:val="Footer Char"/>
    <w:basedOn w:val="DefaultParagraphFont"/>
    <w:link w:val="Footer"/>
    <w:uiPriority w:val="99"/>
    <w:rsid w:val="00D31556"/>
  </w:style>
  <w:style w:type="paragraph" w:styleId="BalloonText">
    <w:name w:val="Balloon Text"/>
    <w:basedOn w:val="Normal"/>
    <w:link w:val="BalloonTextChar"/>
    <w:uiPriority w:val="99"/>
    <w:semiHidden/>
    <w:unhideWhenUsed/>
    <w:rsid w:val="00D3155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3155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F5F97406.dotm</Template>
  <TotalTime>57</TotalTime>
  <Pages>1</Pages>
  <Words>207</Words>
  <Characters>1183</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kaneareaschooldistrict</Company>
  <LinksUpToDate>false</LinksUpToDate>
  <CharactersWithSpaces>1388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kaneareaschooldistrict</dc:creator>
  <cp:keywords/>
  <dc:description/>
  <cp:lastModifiedBy>kaneareaschooldistrict</cp:lastModifiedBy>
  <cp:revision>7</cp:revision>
  <cp:lastPrinted>2011-12-02T18:42:00Z</cp:lastPrinted>
  <dcterms:created xsi:type="dcterms:W3CDTF">2011-12-01T18:45:00Z</dcterms:created>
  <dcterms:modified xsi:type="dcterms:W3CDTF">2011-12-02T19:04:00Z</dcterms:modified>
</cp:coreProperties>
</file>